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0C408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D0C409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C409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C4091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</w:p>
        </w:tc>
      </w:tr>
      <w:tr w:rsidR="00C44B8B" w:rsidRPr="0052681C" w14:paraId="0D0C409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C409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C4094" w14:textId="77777777" w:rsidR="00C44B8B" w:rsidRPr="0052681C" w:rsidRDefault="008B532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2120579</w:t>
            </w:r>
          </w:p>
        </w:tc>
      </w:tr>
    </w:tbl>
    <w:p w14:paraId="0D0C4096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D0C409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D0C409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D0C409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D0C409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D0C409B" w14:textId="77777777" w:rsidR="00C44B8B" w:rsidRPr="0052681C" w:rsidRDefault="00C44B8B" w:rsidP="00C44B8B"/>
    <w:p w14:paraId="0D0C409C" w14:textId="77777777" w:rsidR="00C44B8B" w:rsidRPr="0052681C" w:rsidRDefault="00C44B8B" w:rsidP="00C44B8B"/>
    <w:p w14:paraId="0D0C409D" w14:textId="77777777" w:rsidR="00C44B8B" w:rsidRPr="0052681C" w:rsidRDefault="00C44B8B" w:rsidP="00C44B8B"/>
    <w:p w14:paraId="0D0C409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D0C409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D0C40A0" w14:textId="77777777" w:rsidR="00612811" w:rsidRPr="0052681C" w:rsidRDefault="008B532D" w:rsidP="00773399">
      <w:pPr>
        <w:ind w:firstLine="0"/>
        <w:jc w:val="center"/>
        <w:rPr>
          <w:sz w:val="24"/>
          <w:szCs w:val="24"/>
          <w:lang w:val="en-US"/>
        </w:rPr>
      </w:pPr>
      <w:r w:rsidRPr="005312E5">
        <w:rPr>
          <w:b/>
          <w:sz w:val="26"/>
          <w:szCs w:val="26"/>
          <w:u w:val="single"/>
        </w:rPr>
        <w:t>Зажим натяжной болтовой НБ-2-6А</w:t>
      </w:r>
      <w:r w:rsidR="009C0389" w:rsidRPr="0052681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2681C">
        <w:rPr>
          <w:b/>
          <w:sz w:val="26"/>
          <w:szCs w:val="26"/>
          <w:lang w:val="en-US"/>
        </w:rPr>
        <w:t xml:space="preserve"> 202A</w:t>
      </w:r>
    </w:p>
    <w:p w14:paraId="0D0C40A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D0C40A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D0C40A3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8B532D">
        <w:rPr>
          <w:b/>
          <w:sz w:val="26"/>
          <w:szCs w:val="26"/>
          <w:u w:val="single"/>
        </w:rPr>
        <w:t>Зажим натяжной болтовой НБ-2-6А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8B532D">
        <w:rPr>
          <w:b/>
          <w:sz w:val="26"/>
          <w:szCs w:val="26"/>
          <w:u w:val="single"/>
        </w:rPr>
        <w:t>ТУ 3449-016-40064547-01</w:t>
      </w:r>
      <w:r w:rsidRPr="0052681C">
        <w:rPr>
          <w:sz w:val="26"/>
          <w:szCs w:val="26"/>
        </w:rPr>
        <w:t>.</w:t>
      </w:r>
    </w:p>
    <w:p w14:paraId="0D0C40A4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D0C40A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D0C40A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D0C40A7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0D0C40A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D0C40A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D0C40A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D0C40A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D0C40A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D0C40A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0D0C40A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0D0C40A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0D0C40B0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52681C">
        <w:rPr>
          <w:sz w:val="24"/>
          <w:szCs w:val="24"/>
        </w:rPr>
        <w:t>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  <w:proofErr w:type="gramEnd"/>
    </w:p>
    <w:p w14:paraId="0D0C40B1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D0C40B2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D0C40B3" w14:textId="77777777" w:rsidR="0052681C" w:rsidRDefault="008B532D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3449-016-40064547-01</w:t>
      </w:r>
      <w:r w:rsidR="0052681C">
        <w:rPr>
          <w:sz w:val="24"/>
          <w:szCs w:val="24"/>
        </w:rPr>
        <w:t>;</w:t>
      </w:r>
    </w:p>
    <w:p w14:paraId="0D0C40B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D0C40B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D0C40B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D0C40B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D0C40B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D0C40B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D0C40B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D0C40B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D0C40BC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0D0C40BD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D0C40B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D0C40BF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D0C40C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0C40C1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D0C40C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D0C40C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0C40C4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D0C40C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D0C40C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D0C40C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D0C40C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D0C40C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D0C40C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D0C40C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D0C40CC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D0C40C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D0C40C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D0C40CF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D0C40D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D0C40D1" w14:textId="77777777" w:rsidR="00562D55" w:rsidRPr="0052681C" w:rsidRDefault="00562D55" w:rsidP="00451C4D">
      <w:pPr>
        <w:rPr>
          <w:sz w:val="26"/>
          <w:szCs w:val="26"/>
        </w:rPr>
      </w:pPr>
    </w:p>
    <w:p w14:paraId="0D0C40D2" w14:textId="77777777" w:rsidR="006D1941" w:rsidRPr="0052681C" w:rsidRDefault="006D1941" w:rsidP="00451C4D">
      <w:pPr>
        <w:rPr>
          <w:sz w:val="26"/>
          <w:szCs w:val="26"/>
        </w:rPr>
      </w:pPr>
    </w:p>
    <w:p w14:paraId="0D0C40D3" w14:textId="77777777" w:rsidR="001D6900" w:rsidRPr="0052681C" w:rsidRDefault="001D6900" w:rsidP="00451C4D">
      <w:pPr>
        <w:rPr>
          <w:sz w:val="26"/>
          <w:szCs w:val="26"/>
        </w:rPr>
      </w:pPr>
    </w:p>
    <w:p w14:paraId="0D0C40D4" w14:textId="77777777" w:rsidR="004A2665" w:rsidRPr="0052681C" w:rsidRDefault="004A2665" w:rsidP="00451C4D">
      <w:pPr>
        <w:rPr>
          <w:sz w:val="26"/>
          <w:szCs w:val="26"/>
        </w:rPr>
      </w:pPr>
    </w:p>
    <w:p w14:paraId="0D0C40D5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D0C40D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D0C40D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C40DA" w14:textId="77777777" w:rsidR="008B532D" w:rsidRDefault="008B532D">
      <w:r>
        <w:separator/>
      </w:r>
    </w:p>
  </w:endnote>
  <w:endnote w:type="continuationSeparator" w:id="0">
    <w:p w14:paraId="0D0C40DB" w14:textId="77777777" w:rsidR="008B532D" w:rsidRDefault="008B5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0C40D8" w14:textId="77777777" w:rsidR="008B532D" w:rsidRDefault="008B532D">
      <w:r>
        <w:separator/>
      </w:r>
    </w:p>
  </w:footnote>
  <w:footnote w:type="continuationSeparator" w:id="0">
    <w:p w14:paraId="0D0C40D9" w14:textId="77777777" w:rsidR="008B532D" w:rsidRDefault="008B5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0C40DC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D0C40D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2E5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32D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0C40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1F3AC-9BA1-4F34-9102-C4AD57505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3</Pages>
  <Words>1174</Words>
  <Characters>6693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2015-05-13T11:58:00Z</dcterms:created>
  <dcterms:modified xsi:type="dcterms:W3CDTF">2015-05-13T11:58:00Z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